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DE6CE" w14:textId="77777777" w:rsidR="007A05E7" w:rsidRDefault="007A05E7" w:rsidP="007A05E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WHITE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3E6C4879" w14:textId="77777777" w:rsidR="007A05E7" w:rsidRDefault="007A05E7" w:rsidP="007A05E7">
      <w:pPr>
        <w:pStyle w:val="NoSpacing"/>
        <w:jc w:val="both"/>
        <w:rPr>
          <w:rFonts w:cs="Times New Roman"/>
          <w:szCs w:val="24"/>
        </w:rPr>
      </w:pPr>
    </w:p>
    <w:p w14:paraId="5B25296A" w14:textId="77777777" w:rsidR="007A05E7" w:rsidRDefault="007A05E7" w:rsidP="007A05E7">
      <w:pPr>
        <w:pStyle w:val="NoSpacing"/>
        <w:jc w:val="both"/>
        <w:rPr>
          <w:rFonts w:cs="Times New Roman"/>
          <w:szCs w:val="24"/>
        </w:rPr>
      </w:pPr>
    </w:p>
    <w:p w14:paraId="3BB2B115" w14:textId="77777777" w:rsidR="007A05E7" w:rsidRDefault="007A05E7" w:rsidP="007A05E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 xml:space="preserve">He made a plaint of trespass and assault against John </w:t>
      </w:r>
      <w:proofErr w:type="spellStart"/>
      <w:r>
        <w:rPr>
          <w:rFonts w:cs="Times New Roman"/>
          <w:szCs w:val="24"/>
        </w:rPr>
        <w:t>Morleys</w:t>
      </w:r>
      <w:proofErr w:type="spellEnd"/>
      <w:r>
        <w:rPr>
          <w:rFonts w:cs="Times New Roman"/>
          <w:szCs w:val="24"/>
        </w:rPr>
        <w:t>(q.v.) and</w:t>
      </w:r>
    </w:p>
    <w:p w14:paraId="514049D8" w14:textId="77777777" w:rsidR="007A05E7" w:rsidRDefault="007A05E7" w:rsidP="007A05E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three others, all from Chipping </w:t>
      </w:r>
      <w:proofErr w:type="spellStart"/>
      <w:r>
        <w:rPr>
          <w:rFonts w:cs="Times New Roman"/>
          <w:szCs w:val="24"/>
        </w:rPr>
        <w:t>Toryton</w:t>
      </w:r>
      <w:proofErr w:type="spellEnd"/>
      <w:r>
        <w:rPr>
          <w:rFonts w:cs="Times New Roman"/>
          <w:szCs w:val="24"/>
        </w:rPr>
        <w:t>, Devon.</w:t>
      </w:r>
    </w:p>
    <w:p w14:paraId="2A5DCDCB" w14:textId="77777777" w:rsidR="007A05E7" w:rsidRDefault="007A05E7" w:rsidP="007A05E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B10A6">
          <w:rPr>
            <w:rStyle w:val="Hyperlink"/>
            <w:rFonts w:cs="Times New Roman"/>
            <w:szCs w:val="24"/>
          </w:rPr>
          <w:t>https://waalt.uh.edu/index.php/CP40/724</w:t>
        </w:r>
      </w:hyperlink>
      <w:r>
        <w:rPr>
          <w:rFonts w:cs="Times New Roman"/>
          <w:szCs w:val="24"/>
        </w:rPr>
        <w:t xml:space="preserve"> )</w:t>
      </w:r>
    </w:p>
    <w:p w14:paraId="6BACB4EB" w14:textId="77777777" w:rsidR="007A05E7" w:rsidRDefault="007A05E7" w:rsidP="007A05E7">
      <w:pPr>
        <w:pStyle w:val="NoSpacing"/>
        <w:jc w:val="both"/>
        <w:rPr>
          <w:rFonts w:cs="Times New Roman"/>
          <w:szCs w:val="24"/>
        </w:rPr>
      </w:pPr>
    </w:p>
    <w:p w14:paraId="5BA582D9" w14:textId="77777777" w:rsidR="007A05E7" w:rsidRDefault="007A05E7" w:rsidP="007A05E7">
      <w:pPr>
        <w:pStyle w:val="NoSpacing"/>
        <w:jc w:val="both"/>
        <w:rPr>
          <w:rFonts w:cs="Times New Roman"/>
          <w:szCs w:val="24"/>
        </w:rPr>
      </w:pPr>
    </w:p>
    <w:p w14:paraId="779992D3" w14:textId="77777777" w:rsidR="007A05E7" w:rsidRDefault="007A05E7" w:rsidP="007A05E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19 September 2023</w:t>
      </w:r>
    </w:p>
    <w:p w14:paraId="281266B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49334" w14:textId="77777777" w:rsidR="007A05E7" w:rsidRDefault="007A05E7" w:rsidP="009139A6">
      <w:r>
        <w:separator/>
      </w:r>
    </w:p>
  </w:endnote>
  <w:endnote w:type="continuationSeparator" w:id="0">
    <w:p w14:paraId="02D80D8F" w14:textId="77777777" w:rsidR="007A05E7" w:rsidRDefault="007A05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31C6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A872A" w14:textId="77777777" w:rsidR="007A05E7" w:rsidRDefault="007A05E7" w:rsidP="009139A6">
      <w:r>
        <w:separator/>
      </w:r>
    </w:p>
  </w:footnote>
  <w:footnote w:type="continuationSeparator" w:id="0">
    <w:p w14:paraId="427FC29F" w14:textId="77777777" w:rsidR="007A05E7" w:rsidRDefault="007A05E7" w:rsidP="00913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5E7"/>
    <w:rsid w:val="000666E0"/>
    <w:rsid w:val="002510B7"/>
    <w:rsid w:val="005C130B"/>
    <w:rsid w:val="007A05E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53D92"/>
  <w15:chartTrackingRefBased/>
  <w15:docId w15:val="{CD8BF11E-7DA9-424A-AFB3-96AD059C4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A05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2023-09-20T20:03:00Z</dcterms:created>
  <dcterms:modified xsi:type="dcterms:W3CDTF">2023-09-20T20:03:00Z</dcterms:modified>
</cp:coreProperties>
</file>